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F3FAD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ROBARDES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46A9E98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Saxthorpe</w:t>
      </w:r>
      <w:proofErr w:type="spellEnd"/>
      <w:r>
        <w:rPr>
          <w:rStyle w:val="s1"/>
        </w:rPr>
        <w:t>, Norfolk.</w:t>
      </w:r>
    </w:p>
    <w:p w14:paraId="695329BF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</w:p>
    <w:p w14:paraId="3675803E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</w:p>
    <w:p w14:paraId="54C5AE07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3EB224C6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487)</w:t>
      </w:r>
    </w:p>
    <w:p w14:paraId="53399ECA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</w:p>
    <w:p w14:paraId="648D8392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</w:p>
    <w:p w14:paraId="23FD703A" w14:textId="77777777" w:rsidR="00FA4CE8" w:rsidRDefault="00FA4CE8" w:rsidP="00FA4CE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4 March 2021</w:t>
      </w:r>
    </w:p>
    <w:p w14:paraId="225C25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3C995" w14:textId="77777777" w:rsidR="00FA4CE8" w:rsidRDefault="00FA4CE8" w:rsidP="009139A6">
      <w:r>
        <w:separator/>
      </w:r>
    </w:p>
  </w:endnote>
  <w:endnote w:type="continuationSeparator" w:id="0">
    <w:p w14:paraId="1D271749" w14:textId="77777777" w:rsidR="00FA4CE8" w:rsidRDefault="00FA4C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D4A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4D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00D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473DB" w14:textId="77777777" w:rsidR="00FA4CE8" w:rsidRDefault="00FA4CE8" w:rsidP="009139A6">
      <w:r>
        <w:separator/>
      </w:r>
    </w:p>
  </w:footnote>
  <w:footnote w:type="continuationSeparator" w:id="0">
    <w:p w14:paraId="1A6117DF" w14:textId="77777777" w:rsidR="00FA4CE8" w:rsidRDefault="00FA4C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811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B8A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CD2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E8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A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F298"/>
  <w15:chartTrackingRefBased/>
  <w15:docId w15:val="{FCF71C2E-EEFA-4418-96A9-0753E2BE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4CE8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A4CE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2021-03-27T21:41:00Z</dcterms:created>
  <dcterms:modified xsi:type="dcterms:W3CDTF">2021-03-27T21:42:00Z</dcterms:modified>
</cp:coreProperties>
</file>